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48"/>
          <w:szCs w:val="48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 w:val="48"/>
          <w:szCs w:val="48"/>
          <w:lang w:eastAsia="zh-CN"/>
        </w:rPr>
      </w:pPr>
      <w:r>
        <w:rPr>
          <w:rFonts w:hint="eastAsia" w:ascii="宋体" w:hAnsi="宋体" w:eastAsia="宋体" w:cs="宋体"/>
          <w:sz w:val="48"/>
          <w:szCs w:val="48"/>
          <w:lang w:val="en-US" w:eastAsia="zh-CN"/>
        </w:rPr>
        <w:t>干部人事档案</w:t>
      </w:r>
      <w:r>
        <w:rPr>
          <w:rFonts w:hint="eastAsia" w:ascii="宋体" w:hAnsi="宋体" w:eastAsia="宋体" w:cs="宋体"/>
          <w:sz w:val="48"/>
          <w:szCs w:val="48"/>
          <w:lang w:eastAsia="zh-CN"/>
        </w:rPr>
        <w:t>接收函</w:t>
      </w:r>
    </w:p>
    <w:p>
      <w:pPr>
        <w:jc w:val="left"/>
        <w:rPr>
          <w:rFonts w:hint="eastAsia" w:ascii="宋体" w:hAnsi="宋体" w:eastAsia="宋体" w:cs="宋体"/>
          <w:sz w:val="27"/>
          <w:szCs w:val="27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院博士后管理办公室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我所人事处现已收到    的干部人事档案。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特此证明。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中国社会科学院文学研究所人事处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日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                                 经办人：</w:t>
      </w:r>
      <w:bookmarkStart w:id="0" w:name="_GoBack"/>
      <w:bookmarkEnd w:id="0"/>
    </w:p>
    <w:p>
      <w:pPr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</w:p>
    <w:p/>
    <w:p/>
    <w:p/>
    <w:p/>
    <w:p/>
    <w:p/>
    <w:p/>
    <w:p/>
    <w:p/>
    <w:sectPr>
      <w:pgSz w:w="11906" w:h="16838"/>
      <w:pgMar w:top="907" w:right="1020" w:bottom="907" w:left="1134" w:header="851" w:footer="992" w:gutter="0"/>
      <w:cols w:space="0" w:num="1"/>
      <w:rtlGutter w:val="0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正圆 55简">
    <w:panose1 w:val="00020600040101010101"/>
    <w:charset w:val="86"/>
    <w:family w:val="auto"/>
    <w:pitch w:val="default"/>
    <w:sig w:usb0="A00002BF" w:usb1="0ACF7CFA" w:usb2="00000016" w:usb3="00000000" w:csb0="0004009F" w:csb1="00000000"/>
  </w:font>
  <w:font w:name="汉仪书魂体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大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SwiaGRpZCI6ImY0NDVjZDU2NjA3MTYzZTRjYjc3ZmYzMTZjMThkYTk5IiwidXNlckNvdW50IjoxfQ=="/>
  </w:docVars>
  <w:rsids>
    <w:rsidRoot w:val="26917733"/>
    <w:rsid w:val="003B4C48"/>
    <w:rsid w:val="062E5602"/>
    <w:rsid w:val="06C30DAA"/>
    <w:rsid w:val="0AEA0DA1"/>
    <w:rsid w:val="0BF36800"/>
    <w:rsid w:val="1D1A76AB"/>
    <w:rsid w:val="26696883"/>
    <w:rsid w:val="26917733"/>
    <w:rsid w:val="2F407431"/>
    <w:rsid w:val="337A7BF4"/>
    <w:rsid w:val="345033AD"/>
    <w:rsid w:val="35215A55"/>
    <w:rsid w:val="364B7E92"/>
    <w:rsid w:val="3B6E474A"/>
    <w:rsid w:val="4EA501A5"/>
    <w:rsid w:val="563327E0"/>
    <w:rsid w:val="56FB5C23"/>
    <w:rsid w:val="5EAF0CF9"/>
    <w:rsid w:val="60CD1FAE"/>
    <w:rsid w:val="67C9469F"/>
    <w:rsid w:val="68030C10"/>
    <w:rsid w:val="6D4863C8"/>
    <w:rsid w:val="6E5966CF"/>
    <w:rsid w:val="70222BCA"/>
    <w:rsid w:val="7ACE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zh-CN" w:bidi="ar-SA"/>
    </w:rPr>
  </w:style>
  <w:style w:type="paragraph" w:customStyle="1" w:styleId="5">
    <w:name w:val="样式1"/>
    <w:basedOn w:val="1"/>
    <w:next w:val="1"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after="210" w:line="21" w:lineRule="atLeast"/>
      <w:jc w:val="center"/>
      <w:outlineLvl w:val="0"/>
    </w:pPr>
    <w:rPr>
      <w:rFonts w:hint="eastAsia" w:ascii="汉仪正圆 55简" w:hAnsi="汉仪正圆 55简" w:eastAsia="汉仪正圆 55简" w:cs="汉仪正圆 55简"/>
      <w:bCs/>
      <w:color w:val="222222"/>
      <w:spacing w:val="8"/>
      <w:kern w:val="44"/>
      <w:sz w:val="24"/>
      <w:szCs w:val="33"/>
      <w:shd w:val="clear" w:fill="FFFFFF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jj\AppData\Roaming\kingsoft\office6\templates\download\c3c0b82d-c0fa-4d76-8a75-94b0b79322ed\&#27605;&#19994;&#29983;&#23454;&#20064;&#25509;&#25910;&#20989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毕业生实习接收函.docx</Template>
  <Pages>2</Pages>
  <Words>191</Words>
  <Characters>203</Characters>
  <Lines>0</Lines>
  <Paragraphs>0</Paragraphs>
  <TotalTime>3</TotalTime>
  <ScaleCrop>false</ScaleCrop>
  <LinksUpToDate>false</LinksUpToDate>
  <CharactersWithSpaces>314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2023-04-22T06:04:00Z</dcterms:created>
  <dc:creator>家的咪姆</dc:creator>
  <cp:lastModifiedBy>家的咪姆</cp:lastModifiedBy>
  <dcterms:modified xsi:type="dcterms:W3CDTF">2023-04-22T06:07:31Z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AC9567AD80954925AA06AC289FEDD2A9_11</vt:lpwstr>
  </property>
  <property fmtid="{D5CDD505-2E9C-101B-9397-08002B2CF9AE}" pid="4" name="KSOTemplateUUID">
    <vt:lpwstr>v1.0_mb_dGPw7Ul959XUJM0hzLpzxA==</vt:lpwstr>
  </property>
</Properties>
</file>