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z w:val="36"/>
          <w:szCs w:val="36"/>
        </w:rPr>
      </w:pPr>
      <w:r>
        <w:rPr>
          <w:rFonts w:ascii="宋体" w:hAnsi="宋体"/>
          <w:sz w:val="36"/>
          <w:szCs w:val="36"/>
        </w:rPr>
        <w:softHyphen/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调    档    函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rPr>
          <w:rFonts w:hint="eastAsia" w:ascii="ISOCPEUR" w:hAnsi="ISOCPEUR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</w:t>
      </w:r>
      <w:r>
        <w:rPr>
          <w:rFonts w:ascii="ISOCPEUR" w:hAnsi="ISOCPEUR"/>
          <w:sz w:val="32"/>
          <w:szCs w:val="32"/>
        </w:rPr>
        <w:t xml:space="preserve"> N</w:t>
      </w:r>
      <w:r>
        <w:rPr>
          <w:rFonts w:hint="eastAsia" w:ascii="ISOCPEUR" w:hAnsi="ISOCPEUR"/>
          <w:sz w:val="32"/>
          <w:szCs w:val="32"/>
        </w:rPr>
        <w:t>o.（20</w:t>
      </w:r>
      <w:r>
        <w:rPr>
          <w:rFonts w:hint="eastAsia" w:ascii="ISOCPEUR" w:hAnsi="ISOCPEUR"/>
          <w:sz w:val="32"/>
          <w:szCs w:val="32"/>
          <w:lang w:val="en-US" w:eastAsia="zh-CN"/>
        </w:rPr>
        <w:t>XX</w:t>
      </w:r>
      <w:r>
        <w:rPr>
          <w:rFonts w:hint="eastAsia" w:ascii="ISOCPEUR" w:hAnsi="ISOCPEUR"/>
          <w:sz w:val="32"/>
          <w:szCs w:val="32"/>
        </w:rPr>
        <w:t xml:space="preserve">）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ISOCPEUR" w:hAnsi="ISOCPEUR"/>
          <w:b w:val="0"/>
          <w:bCs w:val="0"/>
          <w:color w:val="auto"/>
          <w:sz w:val="32"/>
          <w:szCs w:val="32"/>
        </w:rPr>
      </w:pPr>
      <w:r>
        <w:rPr>
          <w:rFonts w:hint="eastAsia" w:ascii="ISOCPEUR" w:hAnsi="ISOCPEUR"/>
          <w:b w:val="0"/>
          <w:bCs w:val="0"/>
          <w:color w:val="auto"/>
          <w:sz w:val="32"/>
          <w:szCs w:val="32"/>
          <w:lang w:val="en-US" w:eastAsia="zh-CN"/>
        </w:rPr>
        <w:t>北京</w:t>
      </w:r>
      <w:r>
        <w:rPr>
          <w:rFonts w:hint="eastAsia" w:ascii="ISOCPEUR" w:hAnsi="ISOCPEUR"/>
          <w:b w:val="0"/>
          <w:bCs w:val="0"/>
          <w:color w:val="auto"/>
          <w:sz w:val="32"/>
          <w:szCs w:val="32"/>
        </w:rPr>
        <w:t>市人才交流服务中心</w:t>
      </w:r>
      <w:r>
        <w:rPr>
          <w:rFonts w:hint="eastAsia"/>
          <w:b w:val="0"/>
          <w:bCs w:val="0"/>
          <w:color w:val="auto"/>
          <w:sz w:val="32"/>
          <w:szCs w:val="32"/>
        </w:rPr>
        <w:t>: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鲁班</w:t>
      </w:r>
      <w:r>
        <w:rPr>
          <w:rFonts w:hint="eastAsia"/>
          <w:b w:val="0"/>
          <w:bCs w:val="0"/>
          <w:color w:val="auto"/>
          <w:sz w:val="32"/>
          <w:szCs w:val="32"/>
        </w:rPr>
        <w:t>，男，身份证号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：</w:t>
      </w:r>
      <w:r>
        <w:rPr>
          <w:rFonts w:hint="eastAsia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                               </w:t>
      </w:r>
      <w:r>
        <w:rPr>
          <w:rFonts w:hint="eastAsia"/>
          <w:sz w:val="32"/>
          <w:szCs w:val="32"/>
        </w:rPr>
        <w:t>已</w:t>
      </w:r>
      <w:r>
        <w:rPr>
          <w:rFonts w:hint="eastAsia"/>
          <w:sz w:val="32"/>
          <w:szCs w:val="32"/>
          <w:lang w:val="en-US" w:eastAsia="zh-CN"/>
        </w:rPr>
        <w:t>被我单位接收为正式在编工作人员（国家资助博士后工作人员）。按照管理权限，该同志的干部人事档案应在我单位保存。</w:t>
      </w:r>
      <w:r>
        <w:rPr>
          <w:rFonts w:hint="eastAsia"/>
          <w:sz w:val="32"/>
          <w:szCs w:val="32"/>
        </w:rPr>
        <w:t>如你处同意，请将其</w:t>
      </w:r>
      <w:r>
        <w:rPr>
          <w:rFonts w:hint="eastAsia"/>
          <w:sz w:val="32"/>
          <w:szCs w:val="32"/>
          <w:lang w:val="en-US" w:eastAsia="zh-CN"/>
        </w:rPr>
        <w:t>干部人事</w:t>
      </w:r>
      <w:r>
        <w:rPr>
          <w:rFonts w:hint="eastAsia"/>
          <w:sz w:val="32"/>
          <w:szCs w:val="32"/>
        </w:rPr>
        <w:t>档案整理并附目录清单转往我</w:t>
      </w:r>
      <w:r>
        <w:rPr>
          <w:rFonts w:hint="eastAsia"/>
          <w:sz w:val="32"/>
          <w:szCs w:val="32"/>
          <w:lang w:val="en-US" w:eastAsia="zh-CN"/>
        </w:rPr>
        <w:t>单位</w:t>
      </w:r>
      <w:r>
        <w:rPr>
          <w:rFonts w:hint="eastAsia"/>
          <w:sz w:val="32"/>
          <w:szCs w:val="32"/>
        </w:rPr>
        <w:t>为盼。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档案转递请通过机要</w:t>
      </w:r>
      <w:r>
        <w:rPr>
          <w:rFonts w:hint="eastAsia"/>
          <w:sz w:val="32"/>
          <w:szCs w:val="32"/>
          <w:lang w:val="en-US" w:eastAsia="zh-CN"/>
        </w:rPr>
        <w:t>渠道</w:t>
      </w:r>
      <w:r>
        <w:rPr>
          <w:rFonts w:hint="eastAsia"/>
          <w:sz w:val="32"/>
          <w:szCs w:val="32"/>
        </w:rPr>
        <w:t>邮寄，严禁个人自带。（有效期30天）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default"/>
          <w:sz w:val="32"/>
          <w:szCs w:val="32"/>
          <w:lang w:val="en-US"/>
        </w:rPr>
      </w:pPr>
      <w:r>
        <w:rPr>
          <w:rFonts w:hint="eastAsia"/>
          <w:sz w:val="32"/>
          <w:szCs w:val="32"/>
        </w:rPr>
        <w:t>单位名称：</w:t>
      </w:r>
      <w:r>
        <w:rPr>
          <w:rFonts w:hint="eastAsia"/>
          <w:sz w:val="32"/>
          <w:szCs w:val="32"/>
          <w:lang w:val="en-US" w:eastAsia="zh-CN"/>
        </w:rPr>
        <w:t>中国社会科学院文学研究所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default"/>
          <w:sz w:val="32"/>
          <w:szCs w:val="32"/>
          <w:lang w:val="en-US"/>
        </w:rPr>
      </w:pPr>
      <w:r>
        <w:rPr>
          <w:rFonts w:hint="eastAsia"/>
          <w:sz w:val="32"/>
          <w:szCs w:val="32"/>
        </w:rPr>
        <w:t>地    址：</w:t>
      </w:r>
      <w:r>
        <w:rPr>
          <w:rFonts w:hint="eastAsia"/>
          <w:sz w:val="32"/>
          <w:szCs w:val="32"/>
          <w:lang w:val="en-US" w:eastAsia="zh-CN"/>
        </w:rPr>
        <w:t>北京建国门内大街五号科研大楼710房间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right="600" w:firstLine="640" w:firstLineChars="200"/>
        <w:textAlignment w:val="auto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lang w:val="en-US" w:eastAsia="zh-CN"/>
        </w:rPr>
        <w:t>010-85195434</w:t>
      </w:r>
    </w:p>
    <w:p>
      <w:pPr>
        <w:wordWrap w:val="0"/>
        <w:spacing w:line="560" w:lineRule="exact"/>
        <w:ind w:right="600"/>
        <w:rPr>
          <w:rFonts w:hint="eastAsia"/>
          <w:sz w:val="32"/>
          <w:szCs w:val="32"/>
        </w:rPr>
      </w:pPr>
    </w:p>
    <w:p>
      <w:pPr>
        <w:wordWrap w:val="0"/>
        <w:spacing w:line="560" w:lineRule="exact"/>
        <w:ind w:right="600"/>
        <w:rPr>
          <w:rFonts w:hint="eastAsia"/>
          <w:sz w:val="32"/>
          <w:szCs w:val="32"/>
        </w:rPr>
      </w:pPr>
    </w:p>
    <w:p>
      <w:pPr>
        <w:wordWrap w:val="0"/>
        <w:spacing w:line="560" w:lineRule="exact"/>
        <w:ind w:right="600"/>
        <w:rPr>
          <w:rFonts w:hint="eastAsia"/>
          <w:sz w:val="32"/>
          <w:szCs w:val="32"/>
        </w:rPr>
      </w:pPr>
    </w:p>
    <w:p>
      <w:pPr>
        <w:wordWrap w:val="0"/>
        <w:spacing w:line="560" w:lineRule="exact"/>
        <w:ind w:right="600"/>
        <w:rPr>
          <w:rFonts w:hint="eastAsia"/>
          <w:sz w:val="32"/>
          <w:szCs w:val="32"/>
        </w:rPr>
      </w:pPr>
    </w:p>
    <w:p>
      <w:pPr>
        <w:wordWrap w:val="0"/>
        <w:spacing w:line="560" w:lineRule="exact"/>
        <w:ind w:right="600"/>
        <w:rPr>
          <w:rFonts w:hint="default"/>
          <w:sz w:val="32"/>
          <w:szCs w:val="32"/>
          <w:lang w:val="en-US"/>
        </w:rPr>
      </w:pPr>
      <w:r>
        <w:rPr>
          <w:rFonts w:hint="eastAsia"/>
          <w:sz w:val="32"/>
          <w:szCs w:val="32"/>
        </w:rPr>
        <w:t xml:space="preserve">                          </w:t>
      </w:r>
      <w:r>
        <w:rPr>
          <w:rFonts w:hint="eastAsia"/>
          <w:sz w:val="32"/>
          <w:szCs w:val="32"/>
          <w:lang w:val="en-US" w:eastAsia="zh-CN"/>
        </w:rPr>
        <w:t>中国社会科学院文学研究所人事处</w:t>
      </w:r>
    </w:p>
    <w:p>
      <w:pPr>
        <w:wordWrap w:val="0"/>
        <w:spacing w:line="560" w:lineRule="exact"/>
        <w:ind w:right="6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20</w:t>
      </w: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hint="eastAsia"/>
          <w:sz w:val="32"/>
          <w:szCs w:val="32"/>
        </w:rPr>
        <w:t>日</w:t>
      </w: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hint="eastAsia"/>
          <w:sz w:val="3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ISOCPEUR">
    <w:altName w:val="Arial"/>
    <w:panose1 w:val="020B0604020202020204"/>
    <w:charset w:val="00"/>
    <w:family w:val="swiss"/>
    <w:pitch w:val="default"/>
    <w:sig w:usb0="00000000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MiwiaGRpZCI6ImY0NDVjZDU2NjA3MTYzZTRjYjc3ZmYzMTZjMThkYTk5IiwidXNlckNvdW50IjoyfQ=="/>
  </w:docVars>
  <w:rsids>
    <w:rsidRoot w:val="4C7103DC"/>
    <w:rsid w:val="000003C2"/>
    <w:rsid w:val="000862A3"/>
    <w:rsid w:val="0009198C"/>
    <w:rsid w:val="0009513D"/>
    <w:rsid w:val="000B4708"/>
    <w:rsid w:val="000D143C"/>
    <w:rsid w:val="000D2F5D"/>
    <w:rsid w:val="000D7E6E"/>
    <w:rsid w:val="000F3F81"/>
    <w:rsid w:val="001022B1"/>
    <w:rsid w:val="001364DC"/>
    <w:rsid w:val="0015044C"/>
    <w:rsid w:val="00152051"/>
    <w:rsid w:val="001646CE"/>
    <w:rsid w:val="001A110B"/>
    <w:rsid w:val="001D187A"/>
    <w:rsid w:val="001D5710"/>
    <w:rsid w:val="001E571E"/>
    <w:rsid w:val="00201885"/>
    <w:rsid w:val="0022102C"/>
    <w:rsid w:val="0026327F"/>
    <w:rsid w:val="00273DC7"/>
    <w:rsid w:val="002A3495"/>
    <w:rsid w:val="002A3CB8"/>
    <w:rsid w:val="002B1614"/>
    <w:rsid w:val="002B6D24"/>
    <w:rsid w:val="002F5EF8"/>
    <w:rsid w:val="002F6AEA"/>
    <w:rsid w:val="002F7332"/>
    <w:rsid w:val="00304503"/>
    <w:rsid w:val="00305955"/>
    <w:rsid w:val="00314EAB"/>
    <w:rsid w:val="003377E8"/>
    <w:rsid w:val="00340F33"/>
    <w:rsid w:val="00341379"/>
    <w:rsid w:val="00356A0F"/>
    <w:rsid w:val="00390504"/>
    <w:rsid w:val="003B4D92"/>
    <w:rsid w:val="003B6567"/>
    <w:rsid w:val="003B690B"/>
    <w:rsid w:val="003C6ED3"/>
    <w:rsid w:val="003D62EB"/>
    <w:rsid w:val="003F46D3"/>
    <w:rsid w:val="00441AF1"/>
    <w:rsid w:val="00441E23"/>
    <w:rsid w:val="0047475D"/>
    <w:rsid w:val="004941A6"/>
    <w:rsid w:val="004C6E3D"/>
    <w:rsid w:val="004E2B88"/>
    <w:rsid w:val="004F09AD"/>
    <w:rsid w:val="004F2A69"/>
    <w:rsid w:val="0051165C"/>
    <w:rsid w:val="005A4DDD"/>
    <w:rsid w:val="005A4F19"/>
    <w:rsid w:val="005B67D5"/>
    <w:rsid w:val="005C2BCD"/>
    <w:rsid w:val="005C3105"/>
    <w:rsid w:val="005E633F"/>
    <w:rsid w:val="00632ED3"/>
    <w:rsid w:val="006360E5"/>
    <w:rsid w:val="0066638E"/>
    <w:rsid w:val="00681164"/>
    <w:rsid w:val="006A308E"/>
    <w:rsid w:val="006B1B85"/>
    <w:rsid w:val="006C1E3E"/>
    <w:rsid w:val="006C1EB6"/>
    <w:rsid w:val="006C2E71"/>
    <w:rsid w:val="006D1FC6"/>
    <w:rsid w:val="006E0361"/>
    <w:rsid w:val="006F5164"/>
    <w:rsid w:val="007A2B15"/>
    <w:rsid w:val="007B0F78"/>
    <w:rsid w:val="007B2366"/>
    <w:rsid w:val="007E2810"/>
    <w:rsid w:val="007F08F8"/>
    <w:rsid w:val="00802463"/>
    <w:rsid w:val="00804CC5"/>
    <w:rsid w:val="008248BB"/>
    <w:rsid w:val="00844F09"/>
    <w:rsid w:val="008A2018"/>
    <w:rsid w:val="008C142D"/>
    <w:rsid w:val="008D3953"/>
    <w:rsid w:val="008E1C6F"/>
    <w:rsid w:val="008F23FC"/>
    <w:rsid w:val="00902E65"/>
    <w:rsid w:val="00913398"/>
    <w:rsid w:val="00914754"/>
    <w:rsid w:val="00925E56"/>
    <w:rsid w:val="009409AD"/>
    <w:rsid w:val="0096082A"/>
    <w:rsid w:val="00964DBC"/>
    <w:rsid w:val="009962F2"/>
    <w:rsid w:val="009E290F"/>
    <w:rsid w:val="009E5640"/>
    <w:rsid w:val="00A1766D"/>
    <w:rsid w:val="00A459BF"/>
    <w:rsid w:val="00A57FBB"/>
    <w:rsid w:val="00A67BEB"/>
    <w:rsid w:val="00A86FF8"/>
    <w:rsid w:val="00A97A6C"/>
    <w:rsid w:val="00AB5A2D"/>
    <w:rsid w:val="00AE467B"/>
    <w:rsid w:val="00AF0693"/>
    <w:rsid w:val="00B31530"/>
    <w:rsid w:val="00B464A5"/>
    <w:rsid w:val="00B724F2"/>
    <w:rsid w:val="00BA1611"/>
    <w:rsid w:val="00BA2615"/>
    <w:rsid w:val="00BD7EB7"/>
    <w:rsid w:val="00BF1BB2"/>
    <w:rsid w:val="00BF3E78"/>
    <w:rsid w:val="00C17FE0"/>
    <w:rsid w:val="00C34D2A"/>
    <w:rsid w:val="00C552CD"/>
    <w:rsid w:val="00C65ECC"/>
    <w:rsid w:val="00C677E4"/>
    <w:rsid w:val="00CA2F3F"/>
    <w:rsid w:val="00CC3AAB"/>
    <w:rsid w:val="00CF38D6"/>
    <w:rsid w:val="00D13DD0"/>
    <w:rsid w:val="00D30D1E"/>
    <w:rsid w:val="00D42777"/>
    <w:rsid w:val="00D51DE5"/>
    <w:rsid w:val="00D74A49"/>
    <w:rsid w:val="00DA0A56"/>
    <w:rsid w:val="00DB7BA3"/>
    <w:rsid w:val="00DC2470"/>
    <w:rsid w:val="00DC3F43"/>
    <w:rsid w:val="00DC5DA4"/>
    <w:rsid w:val="00E06E36"/>
    <w:rsid w:val="00E432BD"/>
    <w:rsid w:val="00E4682B"/>
    <w:rsid w:val="00E56F37"/>
    <w:rsid w:val="00E66DD7"/>
    <w:rsid w:val="00E72465"/>
    <w:rsid w:val="00E91ADB"/>
    <w:rsid w:val="00EA323D"/>
    <w:rsid w:val="00EC1E0C"/>
    <w:rsid w:val="00EF15A0"/>
    <w:rsid w:val="00EF4A04"/>
    <w:rsid w:val="00F35C4D"/>
    <w:rsid w:val="00F7475E"/>
    <w:rsid w:val="00F83CE8"/>
    <w:rsid w:val="00F909AC"/>
    <w:rsid w:val="00FA41BA"/>
    <w:rsid w:val="00FB6CE2"/>
    <w:rsid w:val="00FC3777"/>
    <w:rsid w:val="00FD61FA"/>
    <w:rsid w:val="00FD7CB5"/>
    <w:rsid w:val="00FF795C"/>
    <w:rsid w:val="037977AB"/>
    <w:rsid w:val="075345BB"/>
    <w:rsid w:val="09870A62"/>
    <w:rsid w:val="0BF67744"/>
    <w:rsid w:val="0EE749F7"/>
    <w:rsid w:val="0FCF4F6A"/>
    <w:rsid w:val="16103932"/>
    <w:rsid w:val="1CE13CEA"/>
    <w:rsid w:val="1D903889"/>
    <w:rsid w:val="1E836AA6"/>
    <w:rsid w:val="268048BF"/>
    <w:rsid w:val="26D66D39"/>
    <w:rsid w:val="2B903C5D"/>
    <w:rsid w:val="2DD13865"/>
    <w:rsid w:val="2E823CFA"/>
    <w:rsid w:val="362C369A"/>
    <w:rsid w:val="3AE43561"/>
    <w:rsid w:val="3E9074E2"/>
    <w:rsid w:val="4BA37FE9"/>
    <w:rsid w:val="4C0A35FF"/>
    <w:rsid w:val="4C432544"/>
    <w:rsid w:val="4C7103DC"/>
    <w:rsid w:val="4F9208D0"/>
    <w:rsid w:val="546C2E41"/>
    <w:rsid w:val="54FE77A2"/>
    <w:rsid w:val="560F20BE"/>
    <w:rsid w:val="5A90179D"/>
    <w:rsid w:val="636F72A8"/>
    <w:rsid w:val="651F1239"/>
    <w:rsid w:val="666F7E8A"/>
    <w:rsid w:val="6A5F6DBF"/>
    <w:rsid w:val="6E9326EE"/>
    <w:rsid w:val="6F824995"/>
    <w:rsid w:val="74EA27E9"/>
    <w:rsid w:val="74FC6602"/>
    <w:rsid w:val="762C594A"/>
    <w:rsid w:val="77A951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28"/>
      <w:szCs w:val="28"/>
    </w:rPr>
  </w:style>
  <w:style w:type="paragraph" w:styleId="3">
    <w:name w:val="Closing"/>
    <w:basedOn w:val="1"/>
    <w:qFormat/>
    <w:uiPriority w:val="0"/>
    <w:pPr>
      <w:ind w:left="100" w:leftChars="2100"/>
    </w:pPr>
    <w:rPr>
      <w:sz w:val="28"/>
      <w:szCs w:val="28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jj\AppData\Roaming\kingsoft\office6\templates\download\11a8b1ce-480c-41e4-a7a2-1693d9bcda80\&#20154;&#20107;&#26723;&#26696;&#35843;&#26723;&#20989;.doc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人事档案调档函.doc.docx</Template>
  <Pages>1</Pages>
  <Words>154</Words>
  <Characters>178</Characters>
  <Lines>2</Lines>
  <Paragraphs>1</Paragraphs>
  <TotalTime>3</TotalTime>
  <ScaleCrop>false</ScaleCrop>
  <LinksUpToDate>false</LinksUpToDate>
  <CharactersWithSpaces>329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2023-04-22T05:57:00Z</dcterms:created>
  <dc:creator>家的咪姆</dc:creator>
  <cp:lastModifiedBy>家的咪姆</cp:lastModifiedBy>
  <dcterms:modified xsi:type="dcterms:W3CDTF">2023-04-22T06:01:20Z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TemplateUUID">
    <vt:lpwstr>v1.0_mb_PfdF6NZ9Kyfn5s7tZTiKig==</vt:lpwstr>
  </property>
  <property fmtid="{D5CDD505-2E9C-101B-9397-08002B2CF9AE}" pid="4" name="ICV">
    <vt:lpwstr>BA2B63D8F73E4692A5A609F523EA08EB_11</vt:lpwstr>
  </property>
</Properties>
</file>