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同意</w:t>
      </w:r>
      <w:bookmarkStart w:id="0" w:name="_GoBack"/>
      <w:bookmarkEnd w:id="0"/>
      <w:r>
        <w:rPr>
          <w:rFonts w:hint="eastAsia"/>
          <w:b/>
          <w:sz w:val="36"/>
          <w:szCs w:val="36"/>
        </w:rPr>
        <w:t>落户证明</w:t>
      </w:r>
    </w:p>
    <w:p>
      <w:pPr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经全国博士后管理办公室批准，</w:t>
      </w:r>
      <w:r>
        <w:rPr>
          <w:rFonts w:hint="eastAsia"/>
          <w:sz w:val="28"/>
          <w:szCs w:val="28"/>
        </w:rPr>
        <w:t>ⅩⅩⅩ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博士（编号：  ）作为国家资助类博士后工作人员，进入中国社会科学院文学研究所博士后流动站工作。依规可挂靠我所集体户口。经所党委批准，同意</w:t>
      </w:r>
      <w:r>
        <w:rPr>
          <w:rFonts w:hint="eastAsia"/>
          <w:sz w:val="28"/>
          <w:szCs w:val="28"/>
        </w:rPr>
        <w:t>ⅩⅩⅩ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博士挂靠我所集体户口。</w:t>
      </w:r>
      <w:r>
        <w:rPr>
          <w:rFonts w:hint="eastAsia"/>
          <w:sz w:val="28"/>
          <w:szCs w:val="28"/>
        </w:rPr>
        <w:t>ⅩⅩⅩ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博士</w:t>
      </w:r>
      <w:r>
        <w:rPr>
          <w:rFonts w:hint="eastAsia"/>
          <w:sz w:val="28"/>
          <w:szCs w:val="28"/>
        </w:rPr>
        <w:t>情况如下：</w:t>
      </w:r>
    </w:p>
    <w:p>
      <w:pPr>
        <w:rPr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061"/>
        <w:gridCol w:w="1760"/>
        <w:gridCol w:w="1114"/>
        <w:gridCol w:w="1452"/>
        <w:gridCol w:w="992"/>
        <w:gridCol w:w="9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6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760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出生日期</w:t>
            </w:r>
          </w:p>
        </w:tc>
        <w:tc>
          <w:tcPr>
            <w:tcW w:w="1114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婚否</w:t>
            </w: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</w:t>
            </w:r>
          </w:p>
        </w:tc>
        <w:tc>
          <w:tcPr>
            <w:tcW w:w="176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ⅩⅩⅩⅩ</w:t>
            </w:r>
          </w:p>
        </w:tc>
        <w:tc>
          <w:tcPr>
            <w:tcW w:w="111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</w:t>
            </w: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ⅩⅩⅩⅩ</w:t>
            </w: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</w:t>
            </w:r>
          </w:p>
        </w:tc>
        <w:tc>
          <w:tcPr>
            <w:tcW w:w="90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身份证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号码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ⅩⅩⅩⅩⅩⅩ</w:t>
            </w:r>
          </w:p>
        </w:tc>
        <w:tc>
          <w:tcPr>
            <w:tcW w:w="1114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所属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派出所</w:t>
            </w:r>
          </w:p>
        </w:tc>
        <w:tc>
          <w:tcPr>
            <w:tcW w:w="334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建国门派出所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落户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728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北京市东城区建国门内大街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另附该同志配偶个人信息如下：</w:t>
      </w:r>
    </w:p>
    <w:p>
      <w:pPr>
        <w:rPr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061"/>
        <w:gridCol w:w="1760"/>
        <w:gridCol w:w="1114"/>
        <w:gridCol w:w="1452"/>
        <w:gridCol w:w="18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6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760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出生日期</w:t>
            </w:r>
          </w:p>
        </w:tc>
        <w:tc>
          <w:tcPr>
            <w:tcW w:w="1114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893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婚否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</w:t>
            </w:r>
          </w:p>
        </w:tc>
        <w:tc>
          <w:tcPr>
            <w:tcW w:w="1061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</w:t>
            </w:r>
          </w:p>
        </w:tc>
        <w:tc>
          <w:tcPr>
            <w:tcW w:w="176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ⅩⅩⅩⅩ</w:t>
            </w:r>
          </w:p>
        </w:tc>
        <w:tc>
          <w:tcPr>
            <w:tcW w:w="1114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</w:t>
            </w: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ⅩⅩⅩⅩ</w:t>
            </w:r>
          </w:p>
        </w:tc>
        <w:tc>
          <w:tcPr>
            <w:tcW w:w="1893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身份证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号码</w:t>
            </w:r>
          </w:p>
        </w:tc>
        <w:tc>
          <w:tcPr>
            <w:tcW w:w="7280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ⅩⅩⅩⅩⅩⅩⅩⅩⅩⅩ</w:t>
            </w:r>
          </w:p>
        </w:tc>
      </w:tr>
    </w:tbl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</w:t>
      </w:r>
    </w:p>
    <w:p>
      <w:pPr>
        <w:shd w:val="clear" w:color="auto" w:fill="FFFFFF"/>
        <w:snapToGrid w:val="0"/>
        <w:jc w:val="right"/>
        <w:rPr>
          <w:rFonts w:cs="Arial"/>
          <w:sz w:val="28"/>
          <w:szCs w:val="28"/>
        </w:rPr>
      </w:pPr>
      <w:r>
        <w:rPr>
          <w:rFonts w:hint="eastAsia" w:cs="Arial"/>
          <w:sz w:val="28"/>
          <w:szCs w:val="28"/>
        </w:rPr>
        <w:t>中国社会科学院文学研究所人事处</w:t>
      </w:r>
    </w:p>
    <w:p>
      <w:pPr>
        <w:shd w:val="clear" w:color="auto" w:fill="FFFFFF"/>
        <w:snapToGrid w:val="0"/>
        <w:ind w:firstLine="4620" w:firstLineChars="2200"/>
        <w:rPr>
          <w:rFonts w:cs="Arial"/>
        </w:rPr>
      </w:pPr>
    </w:p>
    <w:p>
      <w:pPr>
        <w:ind w:right="560" w:firstLine="560" w:firstLineChars="2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rFonts w:hint="eastAsia"/>
          <w:sz w:val="28"/>
          <w:szCs w:val="28"/>
        </w:rPr>
        <w:t>ⅩⅩⅩⅩ年Ⅹ月ⅩⅩ日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00182375"/>
    <w:rsid w:val="00055394"/>
    <w:rsid w:val="000F3F28"/>
    <w:rsid w:val="00150362"/>
    <w:rsid w:val="00180EA0"/>
    <w:rsid w:val="00182375"/>
    <w:rsid w:val="002B3A22"/>
    <w:rsid w:val="003C4411"/>
    <w:rsid w:val="003D061A"/>
    <w:rsid w:val="004F0E23"/>
    <w:rsid w:val="00595A66"/>
    <w:rsid w:val="00651B13"/>
    <w:rsid w:val="00672DC1"/>
    <w:rsid w:val="006E5B07"/>
    <w:rsid w:val="00822385"/>
    <w:rsid w:val="008D38F2"/>
    <w:rsid w:val="008F6466"/>
    <w:rsid w:val="008F651E"/>
    <w:rsid w:val="009953AC"/>
    <w:rsid w:val="00A117AD"/>
    <w:rsid w:val="00A737FC"/>
    <w:rsid w:val="00AF2A33"/>
    <w:rsid w:val="00B038D1"/>
    <w:rsid w:val="00B17B27"/>
    <w:rsid w:val="00B33DD4"/>
    <w:rsid w:val="00BD37BA"/>
    <w:rsid w:val="00CB155C"/>
    <w:rsid w:val="00D37844"/>
    <w:rsid w:val="00D57900"/>
    <w:rsid w:val="00D640F5"/>
    <w:rsid w:val="00D6470B"/>
    <w:rsid w:val="00DA1507"/>
    <w:rsid w:val="00DD01E6"/>
    <w:rsid w:val="00F93611"/>
    <w:rsid w:val="50BB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1</Pages>
  <Words>49</Words>
  <Characters>283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2015-07-21T12:29:00Z</dcterms:created>
  <dc:creator>Sky123.Org</dc:creator>
  <cp:lastModifiedBy>家的咪姆</cp:lastModifiedBy>
  <dcterms:modified xsi:type="dcterms:W3CDTF">2023-04-20T08:40:42Z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F8B5359BF721411AABF5A9F9391CDA1C_13</vt:lpwstr>
  </property>
</Properties>
</file>